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E81" w:rsidRDefault="00074D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TSG-CT Meeting #89e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CP-202</w:t>
      </w:r>
      <w:r w:rsidR="00A83B64">
        <w:rPr>
          <w:rFonts w:ascii="Arial" w:hAnsi="Arial"/>
          <w:b/>
          <w:noProof/>
          <w:sz w:val="24"/>
          <w:lang w:eastAsia="en-US"/>
        </w:rPr>
        <w:t>2</w:t>
      </w:r>
      <w:r w:rsidR="00B531CD">
        <w:rPr>
          <w:rFonts w:ascii="Arial" w:hAnsi="Arial"/>
          <w:b/>
          <w:noProof/>
          <w:sz w:val="24"/>
          <w:lang w:eastAsia="en-US"/>
        </w:rPr>
        <w:t>4</w:t>
      </w:r>
      <w:bookmarkStart w:id="0" w:name="_GoBack"/>
      <w:bookmarkEnd w:id="0"/>
      <w:r w:rsidR="00A83B64">
        <w:rPr>
          <w:rFonts w:ascii="Arial" w:hAnsi="Arial"/>
          <w:b/>
          <w:noProof/>
          <w:sz w:val="24"/>
          <w:lang w:eastAsia="en-US"/>
        </w:rPr>
        <w:t>0</w:t>
      </w:r>
    </w:p>
    <w:p w:rsidR="00691E81" w:rsidRDefault="00074D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E-Meeting, 14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16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September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  <w:t xml:space="preserve">(is revision of </w:t>
      </w:r>
      <w:r w:rsidR="00A83B64" w:rsidRPr="00A83B64">
        <w:rPr>
          <w:rFonts w:ascii="Arial" w:hAnsi="Arial"/>
          <w:b/>
          <w:noProof/>
          <w:sz w:val="24"/>
          <w:lang w:eastAsia="en-US"/>
        </w:rPr>
        <w:t>CP-202047</w:t>
      </w:r>
      <w:r w:rsidR="00A83B64">
        <w:rPr>
          <w:rFonts w:ascii="Arial" w:hAnsi="Arial"/>
          <w:b/>
          <w:noProof/>
          <w:sz w:val="24"/>
          <w:lang w:eastAsia="en-US"/>
        </w:rPr>
        <w:t>)</w:t>
      </w:r>
    </w:p>
    <w:p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Authentication and key management for applications based on 3GPP credential in 5G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3GPP™ Work Item </w:t>
      </w:r>
      <w:r>
        <w:rPr>
          <w:rFonts w:ascii="Arial" w:hAnsi="Arial" w:cs="Arial"/>
          <w:sz w:val="36"/>
          <w:szCs w:val="36"/>
        </w:rPr>
        <w:t>Description</w:t>
      </w:r>
    </w:p>
    <w:p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691E81" w:rsidRDefault="00074D0D">
      <w:pPr>
        <w:pStyle w:val="1"/>
      </w:pPr>
      <w:r>
        <w:t xml:space="preserve">Title: </w:t>
      </w:r>
      <w:r>
        <w:tab/>
        <w:t>Authentication and key management for applications based on 3GPP credential in 5G</w:t>
      </w:r>
    </w:p>
    <w:p w:rsidR="00691E81" w:rsidRDefault="00074D0D">
      <w:pPr>
        <w:pStyle w:val="1"/>
      </w:pPr>
      <w:r>
        <w:t>Acronym: AKMA-CT</w:t>
      </w:r>
    </w:p>
    <w:p w:rsidR="00691E81" w:rsidRDefault="00074D0D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  <w:r>
        <w:t>890008</w:t>
      </w:r>
    </w:p>
    <w:p w:rsidR="00691E81" w:rsidRDefault="00074D0D">
      <w:pPr>
        <w:pStyle w:val="2"/>
      </w:pPr>
      <w:r>
        <w:t xml:space="preserve">Potential target Release: Rel-17 </w:t>
      </w:r>
    </w:p>
    <w:p w:rsidR="00691E81" w:rsidRDefault="00074D0D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2"/>
      </w:pPr>
      <w:r>
        <w:t>2</w:t>
      </w:r>
      <w:r>
        <w:tab/>
        <w:t>Classification of the Work Item and linked work items</w:t>
      </w:r>
    </w:p>
    <w:p w:rsidR="00691E81" w:rsidRDefault="00074D0D">
      <w:pPr>
        <w:pStyle w:val="3"/>
      </w:pPr>
      <w:r>
        <w:t>2.1</w:t>
      </w:r>
      <w:r>
        <w:tab/>
        <w:t>Primary classification</w:t>
      </w:r>
    </w:p>
    <w:p w:rsidR="00691E81" w:rsidRDefault="00074D0D">
      <w:pPr>
        <w:pStyle w:val="tah0"/>
      </w:pPr>
      <w:r>
        <w:t xml:space="preserve">This work item is a Building </w:t>
      </w:r>
      <w:r>
        <w:t>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>
        <w:tc>
          <w:tcPr>
            <w:tcW w:w="675" w:type="dxa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>
        <w:tc>
          <w:tcPr>
            <w:tcW w:w="10314" w:type="dxa"/>
            <w:gridSpan w:val="4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:rsidR="00691E81" w:rsidRDefault="00074D0D">
            <w:pPr>
              <w:pStyle w:val="TAL"/>
            </w:pPr>
            <w:r>
              <w:t xml:space="preserve">Authentication and key management for applications based on 3GPP </w:t>
            </w:r>
            <w:r>
              <w:t>credential in 5G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 xml:space="preserve">The related SA3 </w:t>
            </w:r>
            <w:r>
              <w:t>study item.</w:t>
            </w:r>
          </w:p>
        </w:tc>
      </w:tr>
    </w:tbl>
    <w:p w:rsidR="00691E81" w:rsidRDefault="00691E81">
      <w:pPr>
        <w:rPr>
          <w:lang w:val="en-US"/>
        </w:rPr>
      </w:pPr>
    </w:p>
    <w:p w:rsidR="00691E81" w:rsidRDefault="00074D0D">
      <w:pPr>
        <w:pStyle w:val="2"/>
      </w:pPr>
      <w:r>
        <w:t>3</w:t>
      </w:r>
      <w:r>
        <w:tab/>
        <w:t>Justification</w:t>
      </w:r>
    </w:p>
    <w:p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:rsidR="00691E81" w:rsidRDefault="00074D0D">
      <w:r>
        <w:rPr>
          <w:lang w:val="en-US"/>
        </w:rPr>
        <w:t xml:space="preserve">According to SA3 work item, normative work is </w:t>
      </w:r>
      <w:r>
        <w:rPr>
          <w:lang w:val="en-US"/>
        </w:rPr>
        <w:t>required for the following features:</w:t>
      </w:r>
    </w:p>
    <w:p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 xml:space="preserve">Deriving </w:t>
      </w:r>
      <w:r>
        <w:t>the A-KID</w:t>
      </w:r>
      <w:r>
        <w:t>;</w:t>
      </w:r>
    </w:p>
    <w:p w:rsidR="00691E81" w:rsidRDefault="00074D0D">
      <w:pPr>
        <w:pStyle w:val="B1"/>
      </w:pPr>
      <w:r>
        <w:t>-</w:t>
      </w:r>
      <w:r>
        <w:tab/>
      </w:r>
      <w:r>
        <w:t>Deriving AKMA key after primary authentication;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</w:t>
      </w:r>
      <w:r>
        <w:t xml:space="preserve">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:rsidR="00691E81" w:rsidRDefault="00074D0D">
      <w:pPr>
        <w:pStyle w:val="2"/>
      </w:pPr>
      <w:r>
        <w:t>4</w:t>
      </w:r>
      <w:r>
        <w:tab/>
        <w:t>Objective</w:t>
      </w:r>
    </w:p>
    <w:p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</w:t>
      </w:r>
      <w:r>
        <w:t>ed on 3GPP credential in 5G</w:t>
      </w:r>
    </w:p>
    <w:p w:rsidR="00691E81" w:rsidRDefault="00074D0D">
      <w:bookmarkStart w:id="1" w:name="_Hlk49205161"/>
      <w:r>
        <w:rPr>
          <w:rFonts w:eastAsia="宋体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 xml:space="preserve">) to support registration of AKMA </w:t>
      </w:r>
      <w:r>
        <w:t>Key;</w:t>
      </w:r>
    </w:p>
    <w:bookmarkEnd w:id="1"/>
    <w:p w:rsidR="00691E81" w:rsidRDefault="00074D0D">
      <w:pPr>
        <w:pStyle w:val="B1"/>
      </w:pPr>
      <w:r>
        <w:t>b)</w:t>
      </w:r>
      <w:r>
        <w:tab/>
        <w:t>Specify new service provided by AKMA A</w:t>
      </w:r>
      <w:r>
        <w:t>nchor Function (</w:t>
      </w:r>
      <w:proofErr w:type="spellStart"/>
      <w:r>
        <w:t>AAnF</w:t>
      </w:r>
      <w:proofErr w:type="spellEnd"/>
      <w:r>
        <w:t>) to support deriving AKMA Application Key;</w:t>
      </w:r>
    </w:p>
    <w:p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:rsidR="00691E81" w:rsidRDefault="00074D0D">
      <w:bookmarkStart w:id="2" w:name="_Hlk49205150"/>
      <w:r>
        <w:t>For CT4,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  <w:t>Impacts on AUSF</w:t>
      </w:r>
      <w:r>
        <w:t xml:space="preserve"> to pro</w:t>
      </w:r>
      <w:r>
        <w:t>vide AKMA key material;</w:t>
      </w:r>
    </w:p>
    <w:bookmarkEnd w:id="2"/>
    <w:p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:rsidR="00691E81" w:rsidRDefault="00074D0D">
      <w:r>
        <w:t>For CT</w:t>
      </w:r>
      <w:r>
        <w:t>1</w:t>
      </w:r>
      <w:r>
        <w:t>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</w:r>
      <w:r>
        <w:rPr>
          <w:lang w:val="en-US"/>
        </w:rPr>
        <w:t xml:space="preserve">Potential </w:t>
      </w:r>
      <w:r>
        <w:t>i</w:t>
      </w:r>
      <w:r>
        <w:t xml:space="preserve">mpacts on </w:t>
      </w:r>
      <w:r>
        <w:t>UE</w:t>
      </w:r>
      <w:r>
        <w:t xml:space="preserve"> to </w:t>
      </w:r>
      <w:r>
        <w:t>support AKMA</w:t>
      </w:r>
      <w:r>
        <w:t>.</w:t>
      </w:r>
    </w:p>
    <w:p w:rsidR="00691E81" w:rsidRDefault="00074D0D">
      <w:r>
        <w:t xml:space="preserve">Coordination between </w:t>
      </w:r>
      <w:r>
        <w:t xml:space="preserve">CT1, </w:t>
      </w:r>
      <w:r>
        <w:t>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:rsidR="00691E81" w:rsidRDefault="00074D0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>
        <w:tc>
          <w:tcPr>
            <w:tcW w:w="1617" w:type="dxa"/>
          </w:tcPr>
          <w:p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:rsidR="00691E81" w:rsidRDefault="00074D0D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 xml:space="preserve">5G System; AKMA </w:t>
            </w:r>
            <w:r>
              <w:t>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:rsidR="00691E81" w:rsidRDefault="00074D0D">
            <w:pPr>
              <w:pStyle w:val="TAL"/>
            </w:pPr>
            <w:r>
              <w:t>CT#91</w:t>
            </w:r>
          </w:p>
          <w:p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:rsidR="00691E81" w:rsidRDefault="00074D0D">
            <w:pPr>
              <w:pStyle w:val="TAL"/>
            </w:pPr>
            <w:r>
              <w:t>Huang Zhenning (China Mobile)</w:t>
            </w:r>
          </w:p>
          <w:p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Extensions of NRF Services for </w:t>
            </w:r>
            <w:r>
              <w:rPr>
                <w:lang w:val="en-US"/>
              </w:rP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Potential impacts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CT1 responsibility</w:t>
            </w:r>
          </w:p>
        </w:tc>
      </w:tr>
    </w:tbl>
    <w:p w:rsidR="00691E81" w:rsidRDefault="00691E81"/>
    <w:p w:rsidR="00691E81" w:rsidRDefault="00074D0D">
      <w:pPr>
        <w:pStyle w:val="2"/>
        <w:spacing w:before="0"/>
      </w:pPr>
      <w:r>
        <w:t>6</w:t>
      </w:r>
      <w:r>
        <w:tab/>
        <w:t>Work item Rapporteur(s)</w:t>
      </w:r>
    </w:p>
    <w:p w:rsidR="00691E81" w:rsidRDefault="00074D0D">
      <w:r>
        <w:t>Huang Zhenning (China Mobile)</w:t>
      </w:r>
    </w:p>
    <w:p w:rsidR="00691E81" w:rsidRDefault="00074D0D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691E81" w:rsidRDefault="00074D0D">
      <w:pPr>
        <w:pStyle w:val="2"/>
        <w:spacing w:before="0"/>
      </w:pPr>
      <w:r>
        <w:t>7</w:t>
      </w:r>
      <w:r>
        <w:tab/>
        <w:t>Work item leadership</w:t>
      </w:r>
    </w:p>
    <w:p w:rsidR="00691E81" w:rsidRDefault="00074D0D">
      <w:r>
        <w:t>CT3</w:t>
      </w:r>
    </w:p>
    <w:p w:rsidR="00691E81" w:rsidRDefault="00691E81">
      <w:pPr>
        <w:spacing w:after="0"/>
        <w:ind w:left="1134" w:right="-96"/>
      </w:pPr>
    </w:p>
    <w:p w:rsidR="00691E81" w:rsidRDefault="00074D0D">
      <w:pPr>
        <w:pStyle w:val="2"/>
        <w:spacing w:before="0"/>
      </w:pPr>
      <w:r>
        <w:t>8</w:t>
      </w:r>
      <w:r>
        <w:tab/>
        <w:t>Aspects that involve other WGs</w:t>
      </w:r>
    </w:p>
    <w:p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:rsidR="00691E81" w:rsidRDefault="00074D0D">
      <w:pPr>
        <w:pStyle w:val="2"/>
        <w:spacing w:before="0"/>
      </w:pPr>
      <w:r>
        <w:t>9</w:t>
      </w:r>
      <w:r>
        <w:tab/>
        <w:t xml:space="preserve">Supporting </w:t>
      </w:r>
      <w:r>
        <w:t>Individual Members</w:t>
      </w:r>
    </w:p>
    <w:p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>
        <w:trPr>
          <w:jc w:val="center"/>
        </w:trPr>
        <w:tc>
          <w:tcPr>
            <w:tcW w:w="0" w:type="auto"/>
            <w:shd w:val="clear" w:color="auto" w:fill="E0E0E0"/>
          </w:tcPr>
          <w:p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China Mobile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Ericsson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Huawei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Samsung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691E81">
            <w:pPr>
              <w:pStyle w:val="TAL"/>
            </w:pPr>
          </w:p>
        </w:tc>
      </w:tr>
    </w:tbl>
    <w:p w:rsidR="00691E81" w:rsidRDefault="00691E81"/>
    <w:p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D0D" w:rsidRDefault="00074D0D">
      <w:r>
        <w:separator/>
      </w:r>
    </w:p>
  </w:endnote>
  <w:endnote w:type="continuationSeparator" w:id="0">
    <w:p w:rsidR="00074D0D" w:rsidRDefault="0007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D0D" w:rsidRDefault="00074D0D">
      <w:r>
        <w:separator/>
      </w:r>
    </w:p>
  </w:footnote>
  <w:footnote w:type="continuationSeparator" w:id="0">
    <w:p w:rsidR="00074D0D" w:rsidRDefault="00074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691E81"/>
    <w:rsid w:val="00A83B64"/>
    <w:rsid w:val="00B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5F99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BDA1E-B9D5-4674-A5EF-D79F08D4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HuangZhenning2</cp:lastModifiedBy>
  <cp:revision>8</cp:revision>
  <cp:lastPrinted>2000-02-29T10:31:00Z</cp:lastPrinted>
  <dcterms:created xsi:type="dcterms:W3CDTF">2020-08-27T10:10:00Z</dcterms:created>
  <dcterms:modified xsi:type="dcterms:W3CDTF">2020-09-14T15:01:00Z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